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9EE89" w14:textId="729EA16F" w:rsidR="007E331F" w:rsidRPr="00DE584B" w:rsidRDefault="79C3F565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DE584B">
        <w:rPr>
          <w:rFonts w:ascii="Times New Roman" w:hAnsi="Times New Roman"/>
          <w:b w:val="0"/>
          <w:bCs w:val="0"/>
          <w:sz w:val="22"/>
          <w:szCs w:val="22"/>
        </w:rPr>
        <w:t xml:space="preserve">Załącznik nr </w:t>
      </w:r>
      <w:r w:rsidR="00A800A8">
        <w:rPr>
          <w:rFonts w:ascii="Times New Roman" w:hAnsi="Times New Roman"/>
          <w:b w:val="0"/>
          <w:bCs w:val="0"/>
          <w:sz w:val="22"/>
          <w:szCs w:val="22"/>
        </w:rPr>
        <w:t>7</w:t>
      </w:r>
      <w:r w:rsidRPr="00DE584B">
        <w:rPr>
          <w:rFonts w:ascii="Times New Roman" w:hAnsi="Times New Roman"/>
          <w:sz w:val="22"/>
          <w:szCs w:val="22"/>
        </w:rPr>
        <w:t xml:space="preserve"> </w:t>
      </w:r>
      <w:r w:rsidRPr="00DE584B">
        <w:rPr>
          <w:rFonts w:ascii="Times New Roman" w:hAnsi="Times New Roman"/>
          <w:b w:val="0"/>
          <w:bCs w:val="0"/>
          <w:sz w:val="22"/>
          <w:szCs w:val="22"/>
        </w:rPr>
        <w:t>do SWZ</w:t>
      </w:r>
    </w:p>
    <w:p w14:paraId="0B69EE8A" w14:textId="77777777" w:rsidR="007E331F" w:rsidRPr="00DE584B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DE584B" w:rsidRPr="00DE584B" w14:paraId="0B69EE8C" w14:textId="77777777" w:rsidTr="005844F6">
        <w:tc>
          <w:tcPr>
            <w:tcW w:w="9104" w:type="dxa"/>
            <w:shd w:val="clear" w:color="auto" w:fill="F2F2F2"/>
          </w:tcPr>
          <w:p w14:paraId="0B69EE8B" w14:textId="77777777" w:rsidR="00F31EAC" w:rsidRPr="00DE584B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DE584B">
              <w:rPr>
                <w:bCs/>
                <w:sz w:val="28"/>
              </w:rPr>
              <w:t>FORMULARZ OFERTY</w:t>
            </w:r>
          </w:p>
        </w:tc>
      </w:tr>
    </w:tbl>
    <w:p w14:paraId="0B69EE8D" w14:textId="77777777" w:rsidR="007E331F" w:rsidRPr="00DE584B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0B69EE8E" w14:textId="77777777" w:rsidR="00F31EAC" w:rsidRPr="00DE584B" w:rsidRDefault="35E342E5" w:rsidP="00F31EAC">
      <w:pPr>
        <w:spacing w:after="240" w:line="276" w:lineRule="auto"/>
        <w:jc w:val="both"/>
        <w:rPr>
          <w:sz w:val="22"/>
          <w:szCs w:val="22"/>
        </w:rPr>
      </w:pPr>
      <w:r w:rsidRPr="00DE584B">
        <w:rPr>
          <w:sz w:val="22"/>
          <w:szCs w:val="22"/>
        </w:rPr>
        <w:t xml:space="preserve">Nawiązując do toczącego się postępowania o udzielenie zamówienia publicznego prowadzonego w trybie podstawowym bez negocjacji pn.: </w:t>
      </w:r>
    </w:p>
    <w:p w14:paraId="46C45289" w14:textId="25B87257" w:rsidR="00182034" w:rsidRPr="00182034" w:rsidRDefault="00182034" w:rsidP="00182034">
      <w:pPr>
        <w:jc w:val="center"/>
        <w:rPr>
          <w:b/>
          <w:bCs/>
        </w:rPr>
      </w:pPr>
      <w:r w:rsidRPr="00182034">
        <w:rPr>
          <w:b/>
          <w:bCs/>
        </w:rPr>
        <w:t xml:space="preserve">Sukcesywna dostawa materiałów medycznych dla Wielkopolskiego Ośrodka Reumatologicznego </w:t>
      </w:r>
      <w:r w:rsidR="00B3006A" w:rsidRPr="00B3006A">
        <w:rPr>
          <w:b/>
          <w:bCs/>
        </w:rPr>
        <w:t xml:space="preserve">im. dr. Wiesława Romanowskiego </w:t>
      </w:r>
      <w:r w:rsidRPr="00182034">
        <w:rPr>
          <w:b/>
          <w:bCs/>
        </w:rPr>
        <w:t>w Śremie</w:t>
      </w:r>
    </w:p>
    <w:p w14:paraId="028558A8" w14:textId="53C42EF1" w:rsidR="35E342E5" w:rsidRPr="00DE584B" w:rsidRDefault="35E342E5" w:rsidP="35E342E5">
      <w:pPr>
        <w:spacing w:after="240" w:line="276" w:lineRule="auto"/>
        <w:jc w:val="center"/>
        <w:rPr>
          <w:b/>
          <w:bCs/>
        </w:rPr>
      </w:pPr>
    </w:p>
    <w:p w14:paraId="0B69EE90" w14:textId="77777777" w:rsidR="00AA39D6" w:rsidRPr="00DE584B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DE584B">
        <w:rPr>
          <w:sz w:val="22"/>
          <w:szCs w:val="22"/>
        </w:rPr>
        <w:t>my niżej podpisani:</w:t>
      </w:r>
    </w:p>
    <w:p w14:paraId="0B69EE91" w14:textId="77777777" w:rsidR="00AA39D6" w:rsidRPr="00DE584B" w:rsidRDefault="00525EFF" w:rsidP="003B769C">
      <w:pPr>
        <w:spacing w:after="120" w:line="276" w:lineRule="auto"/>
        <w:jc w:val="both"/>
        <w:rPr>
          <w:sz w:val="22"/>
          <w:szCs w:val="22"/>
        </w:rPr>
      </w:pPr>
      <w:r w:rsidRPr="00DE584B">
        <w:rPr>
          <w:sz w:val="22"/>
          <w:szCs w:val="22"/>
        </w:rPr>
        <w:t>__________________________________________________________________________________</w:t>
      </w:r>
    </w:p>
    <w:p w14:paraId="0B69EE92" w14:textId="77777777" w:rsidR="00AA39D6" w:rsidRPr="00DE584B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DE584B">
        <w:rPr>
          <w:sz w:val="22"/>
          <w:szCs w:val="22"/>
        </w:rPr>
        <w:t>d</w:t>
      </w:r>
      <w:r w:rsidR="00AA39D6" w:rsidRPr="00DE584B">
        <w:rPr>
          <w:sz w:val="22"/>
          <w:szCs w:val="22"/>
        </w:rPr>
        <w:t>ziałając w imieniu i na rzecz:</w:t>
      </w:r>
    </w:p>
    <w:p w14:paraId="0B69EE93" w14:textId="77777777" w:rsidR="00AE2ACB" w:rsidRPr="00DE584B" w:rsidRDefault="00AE2ACB" w:rsidP="00AE2ACB">
      <w:pPr>
        <w:spacing w:after="100"/>
        <w:rPr>
          <w:b/>
          <w:sz w:val="22"/>
          <w:szCs w:val="22"/>
        </w:rPr>
      </w:pPr>
      <w:r w:rsidRPr="00DE584B">
        <w:rPr>
          <w:b/>
          <w:sz w:val="22"/>
          <w:szCs w:val="22"/>
        </w:rPr>
        <w:t>Nazwa i adres Wykonawcy</w:t>
      </w:r>
      <w:r w:rsidRPr="00DE584B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DE584B" w:rsidRPr="00DE584B" w14:paraId="0B69EE96" w14:textId="77777777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0B69EE94" w14:textId="77777777" w:rsidR="00AE2ACB" w:rsidRPr="00DE584B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0B69EE95" w14:textId="77777777" w:rsidR="00AE2ACB" w:rsidRPr="00DE584B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DE584B" w:rsidRPr="00DE584B" w14:paraId="0B69EE99" w14:textId="77777777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0B69EE97" w14:textId="77777777" w:rsidR="00AE2ACB" w:rsidRPr="00DE584B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0B69EE98" w14:textId="77777777" w:rsidR="00AE2ACB" w:rsidRPr="00DE584B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DE584B" w:rsidRPr="00DE584B" w14:paraId="0B69EE9C" w14:textId="77777777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0B69EE9A" w14:textId="77777777" w:rsidR="00AE2ACB" w:rsidRPr="00DE584B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 xml:space="preserve">NIP </w:t>
            </w:r>
            <w:r w:rsidRPr="00DE584B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0B69EE9B" w14:textId="77777777" w:rsidR="00AE2ACB" w:rsidRPr="00DE584B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DE584B" w:rsidRPr="00DE584B" w14:paraId="0B69EE9F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0B69EE9D" w14:textId="77777777" w:rsidR="00AE2ACB" w:rsidRPr="00DE584B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 xml:space="preserve">REGON </w:t>
            </w:r>
            <w:r w:rsidRPr="00DE584B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0B69EE9E" w14:textId="77777777" w:rsidR="00AE2ACB" w:rsidRPr="00DE584B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05D12" w:rsidRPr="00DE584B" w14:paraId="1FD2B5E9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0619C370" w14:textId="572FE0FB" w:rsidR="00C05D12" w:rsidRPr="00DE584B" w:rsidRDefault="00C05D12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Województwo</w:t>
            </w:r>
          </w:p>
        </w:tc>
        <w:tc>
          <w:tcPr>
            <w:tcW w:w="6237" w:type="dxa"/>
            <w:shd w:val="clear" w:color="auto" w:fill="auto"/>
          </w:tcPr>
          <w:p w14:paraId="256B48C0" w14:textId="77777777" w:rsidR="00C05D12" w:rsidRPr="00DE584B" w:rsidRDefault="00C05D1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0B69EEA0" w14:textId="77777777" w:rsidR="00E77F20" w:rsidRPr="00DE584B" w:rsidRDefault="00E77F20" w:rsidP="00E77F20">
      <w:pPr>
        <w:jc w:val="both"/>
        <w:rPr>
          <w:sz w:val="22"/>
          <w:szCs w:val="22"/>
        </w:rPr>
      </w:pPr>
      <w:r w:rsidRPr="00DE584B">
        <w:rPr>
          <w:b/>
          <w:bCs/>
          <w:sz w:val="22"/>
          <w:szCs w:val="22"/>
        </w:rPr>
        <w:t xml:space="preserve">Wykonawca jest: </w:t>
      </w:r>
      <w:r w:rsidRPr="00DE584B">
        <w:rPr>
          <w:rFonts w:ascii="MS Mincho" w:eastAsia="MS Mincho" w:hAnsi="MS Mincho" w:cs="MS Mincho" w:hint="eastAsia"/>
          <w:sz w:val="22"/>
          <w:szCs w:val="22"/>
        </w:rPr>
        <w:t>☐</w:t>
      </w:r>
      <w:r w:rsidRPr="00DE584B">
        <w:rPr>
          <w:sz w:val="22"/>
          <w:szCs w:val="22"/>
        </w:rPr>
        <w:t xml:space="preserve">mikroprzedsiębiorstwem, </w:t>
      </w:r>
      <w:r w:rsidRPr="00DE584B">
        <w:rPr>
          <w:rFonts w:ascii="MS Mincho" w:eastAsia="MS Mincho" w:hAnsi="MS Mincho" w:cs="MS Mincho" w:hint="eastAsia"/>
          <w:sz w:val="22"/>
          <w:szCs w:val="22"/>
        </w:rPr>
        <w:t>☐</w:t>
      </w:r>
      <w:r w:rsidRPr="00DE584B">
        <w:rPr>
          <w:sz w:val="22"/>
          <w:szCs w:val="22"/>
        </w:rPr>
        <w:t xml:space="preserve">małym przedsiębiorstwem, </w:t>
      </w:r>
      <w:r w:rsidRPr="00DE584B">
        <w:rPr>
          <w:rFonts w:ascii="MS Mincho" w:eastAsia="MS Mincho" w:hAnsi="MS Mincho" w:cs="MS Mincho" w:hint="eastAsia"/>
          <w:sz w:val="22"/>
          <w:szCs w:val="22"/>
        </w:rPr>
        <w:t>☐</w:t>
      </w:r>
      <w:r w:rsidRPr="00DE584B">
        <w:rPr>
          <w:sz w:val="22"/>
          <w:szCs w:val="22"/>
        </w:rPr>
        <w:t xml:space="preserve"> średnim przedsiębiorstwem</w:t>
      </w:r>
    </w:p>
    <w:p w14:paraId="0B69EEA1" w14:textId="77777777" w:rsidR="00E77F20" w:rsidRPr="00DE584B" w:rsidRDefault="00E77F20" w:rsidP="00E77F20">
      <w:pPr>
        <w:jc w:val="both"/>
        <w:rPr>
          <w:sz w:val="22"/>
          <w:szCs w:val="22"/>
        </w:rPr>
      </w:pPr>
      <w:r w:rsidRPr="00DE584B">
        <w:rPr>
          <w:sz w:val="22"/>
          <w:szCs w:val="22"/>
        </w:rPr>
        <w:t>w rozumieniu ustawy   z dnia 6 marca 2018 r. Prawo przedsiębiorców (tj. Dz.U. z 2021 r. poz. 162).</w:t>
      </w:r>
    </w:p>
    <w:p w14:paraId="0B69EEA2" w14:textId="77777777" w:rsidR="003B769C" w:rsidRPr="00DE584B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B69EEA3" w14:textId="77777777" w:rsidR="004D5A42" w:rsidRPr="00DE584B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DE584B">
        <w:rPr>
          <w:b/>
          <w:sz w:val="22"/>
        </w:rPr>
        <w:t>SKŁADAMY OFERTĘ</w:t>
      </w:r>
      <w:r w:rsidRPr="00DE584B">
        <w:rPr>
          <w:sz w:val="22"/>
        </w:rPr>
        <w:t xml:space="preserve"> na wykonanie </w:t>
      </w:r>
      <w:r w:rsidR="007F3E87" w:rsidRPr="00DE584B">
        <w:rPr>
          <w:sz w:val="22"/>
        </w:rPr>
        <w:t>poszczególnych części przedmiotu zamówienia zgodnie, ze Specyfikacją Warunków Zamówienia, stosując niżej wymienione stawki</w:t>
      </w:r>
      <w:r w:rsidRPr="00DE584B">
        <w:rPr>
          <w:sz w:val="22"/>
        </w:rPr>
        <w:t>:</w:t>
      </w:r>
    </w:p>
    <w:p w14:paraId="0B69EEA4" w14:textId="77777777" w:rsidR="006D09E0" w:rsidRPr="00DE584B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8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6830"/>
      </w:tblGrid>
      <w:tr w:rsidR="00DE584B" w:rsidRPr="00DE584B" w14:paraId="0B69EEA6" w14:textId="77777777" w:rsidTr="00F96D6D">
        <w:trPr>
          <w:trHeight w:val="704"/>
        </w:trPr>
        <w:tc>
          <w:tcPr>
            <w:tcW w:w="1984" w:type="dxa"/>
          </w:tcPr>
          <w:p w14:paraId="0EBB7A90" w14:textId="77777777" w:rsidR="00722491" w:rsidRPr="00DE584B" w:rsidRDefault="00722491" w:rsidP="007F3E87">
            <w:pPr>
              <w:jc w:val="center"/>
              <w:rPr>
                <w:b/>
                <w:sz w:val="22"/>
                <w:szCs w:val="22"/>
              </w:rPr>
            </w:pPr>
          </w:p>
          <w:p w14:paraId="01E11DBA" w14:textId="11AF7F59" w:rsidR="00722491" w:rsidRPr="00DE584B" w:rsidRDefault="00722491" w:rsidP="00722491">
            <w:pPr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>Nr pakietu</w:t>
            </w:r>
            <w:r w:rsidR="00F96D6D" w:rsidRPr="00DE584B">
              <w:rPr>
                <w:sz w:val="22"/>
                <w:szCs w:val="22"/>
              </w:rPr>
              <w:t xml:space="preserve"> i nazwa</w:t>
            </w:r>
          </w:p>
        </w:tc>
        <w:tc>
          <w:tcPr>
            <w:tcW w:w="6830" w:type="dxa"/>
            <w:shd w:val="clear" w:color="auto" w:fill="auto"/>
            <w:vAlign w:val="center"/>
          </w:tcPr>
          <w:p w14:paraId="0B69EEA5" w14:textId="106B5D25" w:rsidR="00722491" w:rsidRPr="00DE584B" w:rsidRDefault="00722491" w:rsidP="007F3E87">
            <w:pPr>
              <w:jc w:val="center"/>
              <w:rPr>
                <w:b/>
                <w:sz w:val="22"/>
                <w:szCs w:val="22"/>
              </w:rPr>
            </w:pPr>
            <w:r w:rsidRPr="00DE584B">
              <w:rPr>
                <w:b/>
                <w:sz w:val="22"/>
                <w:szCs w:val="22"/>
              </w:rPr>
              <w:t>Cena oferty</w:t>
            </w:r>
          </w:p>
        </w:tc>
      </w:tr>
      <w:tr w:rsidR="00DE584B" w:rsidRPr="00DE584B" w14:paraId="0B69EEA9" w14:textId="77777777" w:rsidTr="00F96D6D">
        <w:tc>
          <w:tcPr>
            <w:tcW w:w="1984" w:type="dxa"/>
          </w:tcPr>
          <w:p w14:paraId="683E1CF0" w14:textId="402A4D3F" w:rsidR="00B37852" w:rsidRDefault="00B37852" w:rsidP="00F96D6D">
            <w:pPr>
              <w:spacing w:after="60" w:line="360" w:lineRule="auto"/>
              <w:rPr>
                <w:sz w:val="20"/>
                <w:szCs w:val="20"/>
                <w:lang w:eastAsia="ar-SA"/>
              </w:rPr>
            </w:pPr>
            <w:r w:rsidRPr="00DE584B">
              <w:rPr>
                <w:sz w:val="20"/>
                <w:szCs w:val="20"/>
                <w:lang w:eastAsia="ar-SA"/>
              </w:rPr>
              <w:t>Pakiet nr 1</w:t>
            </w:r>
          </w:p>
          <w:p w14:paraId="31E22F59" w14:textId="77777777" w:rsidR="00DE584B" w:rsidRPr="00DE584B" w:rsidRDefault="00DE584B" w:rsidP="00F96D6D">
            <w:pPr>
              <w:spacing w:after="60" w:line="360" w:lineRule="auto"/>
              <w:rPr>
                <w:sz w:val="20"/>
                <w:szCs w:val="20"/>
                <w:lang w:eastAsia="ar-SA"/>
              </w:rPr>
            </w:pPr>
          </w:p>
          <w:p w14:paraId="1434511C" w14:textId="40D0D4E7" w:rsidR="00722491" w:rsidRPr="00DE584B" w:rsidRDefault="00A5065B" w:rsidP="00A5065B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C11854" w:rsidRPr="008B1BBF">
              <w:rPr>
                <w:b/>
                <w:sz w:val="20"/>
                <w:szCs w:val="20"/>
              </w:rPr>
              <w:t xml:space="preserve">ukcesywna dostawa </w:t>
            </w:r>
            <w:r>
              <w:rPr>
                <w:b/>
                <w:sz w:val="20"/>
                <w:szCs w:val="20"/>
              </w:rPr>
              <w:t>wyrobów</w:t>
            </w:r>
            <w:r w:rsidR="00C11854" w:rsidRPr="008B1BBF">
              <w:rPr>
                <w:b/>
                <w:sz w:val="20"/>
                <w:szCs w:val="20"/>
              </w:rPr>
              <w:t xml:space="preserve"> medycznych</w:t>
            </w:r>
            <w:r w:rsidR="00C11854">
              <w:rPr>
                <w:b/>
                <w:sz w:val="20"/>
                <w:szCs w:val="20"/>
              </w:rPr>
              <w:t xml:space="preserve"> I</w:t>
            </w:r>
          </w:p>
        </w:tc>
        <w:tc>
          <w:tcPr>
            <w:tcW w:w="6830" w:type="dxa"/>
            <w:shd w:val="clear" w:color="auto" w:fill="auto"/>
          </w:tcPr>
          <w:p w14:paraId="00712573" w14:textId="77777777" w:rsidR="00501E41" w:rsidRPr="00DE584B" w:rsidRDefault="00722491" w:rsidP="00780EA4">
            <w:pPr>
              <w:pStyle w:val="Akapitzlist"/>
              <w:numPr>
                <w:ilvl w:val="0"/>
                <w:numId w:val="19"/>
              </w:numPr>
              <w:spacing w:after="60" w:line="360" w:lineRule="auto"/>
              <w:jc w:val="both"/>
              <w:rPr>
                <w:b/>
              </w:rPr>
            </w:pPr>
            <w:r w:rsidRPr="00DE584B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0B69EEA8" w14:textId="13F37FB8" w:rsidR="00722491" w:rsidRPr="00DE584B" w:rsidRDefault="00501E41" w:rsidP="00501E41">
            <w:pPr>
              <w:pStyle w:val="Akapitzlist"/>
              <w:numPr>
                <w:ilvl w:val="0"/>
                <w:numId w:val="19"/>
              </w:numPr>
              <w:spacing w:after="60" w:line="360" w:lineRule="auto"/>
              <w:jc w:val="both"/>
              <w:rPr>
                <w:b/>
              </w:rPr>
            </w:pPr>
            <w:r w:rsidRPr="00DE584B">
              <w:t>Termin dostawy wynosi ……….. dni roboczych (min. 1 dzień, max. 4 dni)</w:t>
            </w:r>
          </w:p>
        </w:tc>
      </w:tr>
      <w:tr w:rsidR="00DE584B" w:rsidRPr="00DE584B" w14:paraId="14BE5293" w14:textId="77777777" w:rsidTr="00F96D6D">
        <w:tc>
          <w:tcPr>
            <w:tcW w:w="1984" w:type="dxa"/>
          </w:tcPr>
          <w:p w14:paraId="397F3355" w14:textId="5C3EBEF0" w:rsidR="00722491" w:rsidRDefault="00B37852" w:rsidP="00B37852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lastRenderedPageBreak/>
              <w:t>Pakiet nr 2</w:t>
            </w:r>
          </w:p>
          <w:p w14:paraId="6E2FF080" w14:textId="77777777" w:rsidR="00DE584B" w:rsidRPr="00DE584B" w:rsidRDefault="00DE584B" w:rsidP="00B37852">
            <w:pPr>
              <w:spacing w:after="60" w:line="360" w:lineRule="auto"/>
              <w:jc w:val="both"/>
              <w:rPr>
                <w:sz w:val="22"/>
                <w:szCs w:val="22"/>
              </w:rPr>
            </w:pPr>
          </w:p>
          <w:p w14:paraId="3634C73D" w14:textId="7B877FE4" w:rsidR="00B37852" w:rsidRPr="00DE584B" w:rsidRDefault="00A5065B" w:rsidP="00A5065B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Sukcesywna </w:t>
            </w:r>
            <w:r w:rsidRPr="00A5065B">
              <w:rPr>
                <w:b/>
                <w:sz w:val="20"/>
                <w:szCs w:val="20"/>
              </w:rPr>
              <w:t xml:space="preserve">dostawa wyrobów medycznych </w:t>
            </w:r>
            <w:r w:rsidR="00510DE8" w:rsidRPr="00510DE8">
              <w:rPr>
                <w:b/>
                <w:sz w:val="20"/>
                <w:szCs w:val="20"/>
              </w:rPr>
              <w:t>II</w:t>
            </w:r>
            <w:r w:rsidR="00E402A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30" w:type="dxa"/>
            <w:shd w:val="clear" w:color="auto" w:fill="auto"/>
          </w:tcPr>
          <w:p w14:paraId="691477AE" w14:textId="1D90F3BD" w:rsidR="00B34988" w:rsidRPr="00DE584B" w:rsidRDefault="00B34988" w:rsidP="00264E42">
            <w:pPr>
              <w:pStyle w:val="Akapitzlist"/>
              <w:numPr>
                <w:ilvl w:val="0"/>
                <w:numId w:val="22"/>
              </w:numPr>
              <w:spacing w:after="60" w:line="360" w:lineRule="auto"/>
              <w:jc w:val="both"/>
              <w:rPr>
                <w:b/>
              </w:rPr>
            </w:pPr>
            <w:r w:rsidRPr="00DE584B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2CC4CB77" w14:textId="64DD81DA" w:rsidR="00722491" w:rsidRPr="00DE584B" w:rsidRDefault="00B34988" w:rsidP="00264E42">
            <w:pPr>
              <w:pStyle w:val="Akapitzlist"/>
              <w:numPr>
                <w:ilvl w:val="0"/>
                <w:numId w:val="22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2B5A14" w:rsidRPr="00DE584B" w14:paraId="06A0D36A" w14:textId="77777777" w:rsidTr="00F96D6D">
        <w:tc>
          <w:tcPr>
            <w:tcW w:w="1984" w:type="dxa"/>
          </w:tcPr>
          <w:p w14:paraId="126E0617" w14:textId="3FADD7E8" w:rsidR="009467A9" w:rsidRDefault="009467A9" w:rsidP="009467A9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>
              <w:rPr>
                <w:sz w:val="22"/>
                <w:szCs w:val="22"/>
              </w:rPr>
              <w:t>3</w:t>
            </w:r>
          </w:p>
          <w:p w14:paraId="21EC5C73" w14:textId="77777777" w:rsidR="009467A9" w:rsidRPr="00DE584B" w:rsidRDefault="009467A9" w:rsidP="009467A9">
            <w:pPr>
              <w:spacing w:after="60" w:line="360" w:lineRule="auto"/>
              <w:jc w:val="both"/>
              <w:rPr>
                <w:sz w:val="22"/>
                <w:szCs w:val="22"/>
              </w:rPr>
            </w:pPr>
          </w:p>
          <w:p w14:paraId="18EE91ED" w14:textId="11E746AC" w:rsidR="002B5A14" w:rsidRPr="00DE584B" w:rsidRDefault="009467A9" w:rsidP="009467A9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510DE8">
              <w:rPr>
                <w:b/>
                <w:sz w:val="20"/>
                <w:szCs w:val="20"/>
              </w:rPr>
              <w:t xml:space="preserve">Sukcesywna dostawa </w:t>
            </w:r>
            <w:r w:rsidR="00A5065B" w:rsidRPr="00A5065B">
              <w:rPr>
                <w:b/>
                <w:sz w:val="20"/>
                <w:szCs w:val="20"/>
              </w:rPr>
              <w:t xml:space="preserve">wyrobów medycznych </w:t>
            </w:r>
            <w:r w:rsidRPr="00510DE8">
              <w:rPr>
                <w:b/>
                <w:sz w:val="20"/>
                <w:szCs w:val="20"/>
              </w:rPr>
              <w:t>II</w:t>
            </w: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6830" w:type="dxa"/>
            <w:shd w:val="clear" w:color="auto" w:fill="auto"/>
          </w:tcPr>
          <w:p w14:paraId="4D7CD6A1" w14:textId="63489E10" w:rsidR="002B5A14" w:rsidRPr="002B5A14" w:rsidRDefault="002B5A14" w:rsidP="002B5A14">
            <w:pPr>
              <w:pStyle w:val="Akapitzlist"/>
              <w:numPr>
                <w:ilvl w:val="0"/>
                <w:numId w:val="32"/>
              </w:numPr>
              <w:spacing w:after="60" w:line="360" w:lineRule="auto"/>
              <w:jc w:val="both"/>
              <w:rPr>
                <w:b/>
              </w:rPr>
            </w:pPr>
            <w:r w:rsidRPr="002B5A1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1360E0E8" w14:textId="3A413FF4" w:rsidR="002B5A14" w:rsidRPr="00DE584B" w:rsidRDefault="002B5A14" w:rsidP="002B5A14">
            <w:pPr>
              <w:pStyle w:val="Akapitzlist"/>
              <w:numPr>
                <w:ilvl w:val="0"/>
                <w:numId w:val="32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2B5A14" w:rsidRPr="00DE584B" w14:paraId="3E06C298" w14:textId="77777777" w:rsidTr="00F96D6D">
        <w:tc>
          <w:tcPr>
            <w:tcW w:w="1984" w:type="dxa"/>
          </w:tcPr>
          <w:p w14:paraId="3F603207" w14:textId="0FF28367" w:rsidR="009467A9" w:rsidRDefault="009467A9" w:rsidP="009467A9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>
              <w:rPr>
                <w:sz w:val="22"/>
                <w:szCs w:val="22"/>
              </w:rPr>
              <w:t>4</w:t>
            </w:r>
          </w:p>
          <w:p w14:paraId="686C0B6F" w14:textId="77777777" w:rsidR="009467A9" w:rsidRPr="00DE584B" w:rsidRDefault="009467A9" w:rsidP="009467A9">
            <w:pPr>
              <w:spacing w:after="60" w:line="360" w:lineRule="auto"/>
              <w:jc w:val="both"/>
              <w:rPr>
                <w:sz w:val="22"/>
                <w:szCs w:val="22"/>
              </w:rPr>
            </w:pPr>
          </w:p>
          <w:p w14:paraId="0AFFA078" w14:textId="7A38FE13" w:rsidR="002B5A14" w:rsidRPr="00DE584B" w:rsidRDefault="009467A9" w:rsidP="00A5065B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510DE8">
              <w:rPr>
                <w:b/>
                <w:sz w:val="20"/>
                <w:szCs w:val="20"/>
              </w:rPr>
              <w:t xml:space="preserve">Sukcesywna dostawa </w:t>
            </w:r>
            <w:r w:rsidR="00A5065B" w:rsidRPr="00A5065B">
              <w:rPr>
                <w:b/>
                <w:sz w:val="20"/>
                <w:szCs w:val="20"/>
              </w:rPr>
              <w:t xml:space="preserve">wyrobów medycznych </w:t>
            </w:r>
            <w:r w:rsidRPr="00510DE8">
              <w:rPr>
                <w:b/>
                <w:sz w:val="20"/>
                <w:szCs w:val="20"/>
              </w:rPr>
              <w:t xml:space="preserve"> I</w:t>
            </w: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6830" w:type="dxa"/>
            <w:shd w:val="clear" w:color="auto" w:fill="auto"/>
          </w:tcPr>
          <w:p w14:paraId="5715C9D6" w14:textId="3519337A" w:rsidR="002B5A14" w:rsidRPr="002B5A14" w:rsidRDefault="002B5A14" w:rsidP="002B5A14">
            <w:pPr>
              <w:pStyle w:val="Akapitzlist"/>
              <w:numPr>
                <w:ilvl w:val="0"/>
                <w:numId w:val="34"/>
              </w:numPr>
              <w:spacing w:after="60" w:line="360" w:lineRule="auto"/>
              <w:jc w:val="both"/>
              <w:rPr>
                <w:b/>
              </w:rPr>
            </w:pPr>
            <w:r w:rsidRPr="002B5A1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0BBBC87B" w14:textId="063E5A91" w:rsidR="002B5A14" w:rsidRPr="00DE584B" w:rsidRDefault="002B5A14" w:rsidP="002B5A14">
            <w:pPr>
              <w:pStyle w:val="Akapitzlist"/>
              <w:numPr>
                <w:ilvl w:val="0"/>
                <w:numId w:val="34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9467A9" w:rsidRPr="00DE584B" w14:paraId="5CDF9531" w14:textId="77777777" w:rsidTr="00D5232F">
        <w:tc>
          <w:tcPr>
            <w:tcW w:w="1984" w:type="dxa"/>
          </w:tcPr>
          <w:p w14:paraId="6A1BCF63" w14:textId="6668309B" w:rsidR="009467A9" w:rsidRDefault="009467A9" w:rsidP="00D5232F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>
              <w:rPr>
                <w:sz w:val="22"/>
                <w:szCs w:val="22"/>
              </w:rPr>
              <w:t>5</w:t>
            </w:r>
          </w:p>
          <w:p w14:paraId="47EFFE14" w14:textId="77777777" w:rsidR="009467A9" w:rsidRPr="00DE584B" w:rsidRDefault="009467A9" w:rsidP="00D5232F">
            <w:pPr>
              <w:spacing w:after="60" w:line="360" w:lineRule="auto"/>
              <w:jc w:val="both"/>
              <w:rPr>
                <w:sz w:val="22"/>
                <w:szCs w:val="22"/>
              </w:rPr>
            </w:pPr>
          </w:p>
          <w:p w14:paraId="5CF31B6F" w14:textId="5B9B203D" w:rsidR="009467A9" w:rsidRPr="00DE584B" w:rsidRDefault="009467A9" w:rsidP="00A5065B">
            <w:pPr>
              <w:spacing w:after="60" w:line="360" w:lineRule="auto"/>
              <w:jc w:val="both"/>
              <w:rPr>
                <w:sz w:val="22"/>
                <w:szCs w:val="22"/>
              </w:rPr>
            </w:pPr>
            <w:r w:rsidRPr="00510DE8">
              <w:rPr>
                <w:b/>
                <w:sz w:val="20"/>
                <w:szCs w:val="20"/>
              </w:rPr>
              <w:t xml:space="preserve">Sukcesywna dostawa </w:t>
            </w:r>
            <w:r w:rsidR="00A5065B" w:rsidRPr="00A5065B">
              <w:rPr>
                <w:b/>
                <w:sz w:val="20"/>
                <w:szCs w:val="20"/>
              </w:rPr>
              <w:t>wyrobów medycznych</w:t>
            </w:r>
            <w:r w:rsidRPr="00510DE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</w:t>
            </w:r>
            <w:r w:rsidR="009A1A17">
              <w:rPr>
                <w:b/>
                <w:sz w:val="20"/>
                <w:szCs w:val="20"/>
              </w:rPr>
              <w:t xml:space="preserve"> i innych</w:t>
            </w:r>
          </w:p>
        </w:tc>
        <w:tc>
          <w:tcPr>
            <w:tcW w:w="6830" w:type="dxa"/>
            <w:shd w:val="clear" w:color="auto" w:fill="auto"/>
          </w:tcPr>
          <w:p w14:paraId="757046D1" w14:textId="77777777" w:rsidR="009467A9" w:rsidRPr="002B5A14" w:rsidRDefault="009467A9" w:rsidP="009467A9">
            <w:pPr>
              <w:pStyle w:val="Akapitzlist"/>
              <w:numPr>
                <w:ilvl w:val="0"/>
                <w:numId w:val="35"/>
              </w:numPr>
              <w:spacing w:after="60" w:line="360" w:lineRule="auto"/>
              <w:jc w:val="both"/>
              <w:rPr>
                <w:b/>
              </w:rPr>
            </w:pPr>
            <w:r w:rsidRPr="002B5A1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6F59A36E" w14:textId="77777777" w:rsidR="009467A9" w:rsidRPr="00DE584B" w:rsidRDefault="009467A9" w:rsidP="009467A9">
            <w:pPr>
              <w:pStyle w:val="Akapitzlist"/>
              <w:numPr>
                <w:ilvl w:val="0"/>
                <w:numId w:val="35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 xml:space="preserve">Termin dostawy wynosi ……….. dni roboczych (min. 1 </w:t>
            </w:r>
            <w:r w:rsidRPr="00DE584B">
              <w:lastRenderedPageBreak/>
              <w:t>dzień, max. 4 dni)</w:t>
            </w:r>
          </w:p>
        </w:tc>
      </w:tr>
      <w:tr w:rsidR="00DE584B" w:rsidRPr="00DE584B" w14:paraId="7076C1E7" w14:textId="77777777" w:rsidTr="00F96D6D">
        <w:tc>
          <w:tcPr>
            <w:tcW w:w="1984" w:type="dxa"/>
          </w:tcPr>
          <w:p w14:paraId="1692D73B" w14:textId="467A7FBA" w:rsidR="00B34988" w:rsidRDefault="00DB4E9B" w:rsidP="00264E42">
            <w:pPr>
              <w:spacing w:after="60" w:line="360" w:lineRule="auto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lastRenderedPageBreak/>
              <w:t xml:space="preserve">Pakiet nr </w:t>
            </w:r>
            <w:r w:rsidR="00712433">
              <w:rPr>
                <w:sz w:val="22"/>
                <w:szCs w:val="22"/>
              </w:rPr>
              <w:t>6</w:t>
            </w:r>
          </w:p>
          <w:p w14:paraId="76E57823" w14:textId="77777777" w:rsidR="00DE584B" w:rsidRPr="00DE584B" w:rsidRDefault="00DE584B" w:rsidP="00264E42">
            <w:pPr>
              <w:spacing w:after="60" w:line="360" w:lineRule="auto"/>
              <w:rPr>
                <w:sz w:val="22"/>
                <w:szCs w:val="22"/>
              </w:rPr>
            </w:pPr>
          </w:p>
          <w:p w14:paraId="6950E603" w14:textId="13ADFF6F" w:rsidR="00DB4E9B" w:rsidRPr="00DE584B" w:rsidRDefault="00317602" w:rsidP="00264E42">
            <w:pPr>
              <w:spacing w:after="60" w:line="360" w:lineRule="auto"/>
              <w:rPr>
                <w:sz w:val="22"/>
                <w:szCs w:val="22"/>
              </w:rPr>
            </w:pPr>
            <w:r w:rsidRPr="00317602">
              <w:rPr>
                <w:b/>
                <w:sz w:val="20"/>
                <w:szCs w:val="20"/>
              </w:rPr>
              <w:t>Sukcesywna dostawa jednorazowych  rękawic medycznych</w:t>
            </w:r>
          </w:p>
        </w:tc>
        <w:tc>
          <w:tcPr>
            <w:tcW w:w="6830" w:type="dxa"/>
            <w:shd w:val="clear" w:color="auto" w:fill="auto"/>
          </w:tcPr>
          <w:p w14:paraId="49E4802D" w14:textId="77777777" w:rsidR="00264E42" w:rsidRPr="00DE584B" w:rsidRDefault="00264E42" w:rsidP="00264E42">
            <w:pPr>
              <w:pStyle w:val="Akapitzlist"/>
              <w:numPr>
                <w:ilvl w:val="0"/>
                <w:numId w:val="20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5F94F48E" w14:textId="5CF54EFF" w:rsidR="00B34988" w:rsidRPr="00DE584B" w:rsidRDefault="00264E42" w:rsidP="00264E42">
            <w:pPr>
              <w:pStyle w:val="Akapitzlist"/>
              <w:numPr>
                <w:ilvl w:val="0"/>
                <w:numId w:val="20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DE584B" w:rsidRPr="00DE584B" w14:paraId="58DEE386" w14:textId="77777777" w:rsidTr="00F96D6D">
        <w:tc>
          <w:tcPr>
            <w:tcW w:w="1984" w:type="dxa"/>
          </w:tcPr>
          <w:p w14:paraId="68C7ED3C" w14:textId="0E04AAA0" w:rsidR="00126CC7" w:rsidRDefault="00DE584B" w:rsidP="00126CC7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>Pakiet</w:t>
            </w:r>
            <w:r w:rsidR="00126CC7" w:rsidRPr="00DE584B">
              <w:rPr>
                <w:sz w:val="22"/>
                <w:szCs w:val="22"/>
              </w:rPr>
              <w:t xml:space="preserve"> nr </w:t>
            </w:r>
            <w:r w:rsidR="00712433">
              <w:rPr>
                <w:sz w:val="22"/>
                <w:szCs w:val="22"/>
              </w:rPr>
              <w:t>7</w:t>
            </w:r>
          </w:p>
          <w:p w14:paraId="429FB5EF" w14:textId="77777777" w:rsidR="00DE584B" w:rsidRPr="00DE584B" w:rsidRDefault="00DE584B" w:rsidP="00126CC7">
            <w:pPr>
              <w:suppressAutoHyphens/>
              <w:rPr>
                <w:sz w:val="22"/>
                <w:szCs w:val="22"/>
              </w:rPr>
            </w:pPr>
          </w:p>
          <w:p w14:paraId="71D9D322" w14:textId="4D0A69C4" w:rsidR="00712433" w:rsidRPr="00F56A82" w:rsidRDefault="00712433" w:rsidP="00712433">
            <w:pPr>
              <w:rPr>
                <w:b/>
                <w:sz w:val="20"/>
                <w:szCs w:val="20"/>
              </w:rPr>
            </w:pPr>
            <w:r w:rsidRPr="00F56A82">
              <w:rPr>
                <w:b/>
                <w:sz w:val="20"/>
                <w:szCs w:val="20"/>
              </w:rPr>
              <w:t>Sukcesywna dostawa wyrobów ortopedycznych</w:t>
            </w:r>
            <w:r>
              <w:rPr>
                <w:b/>
                <w:sz w:val="20"/>
                <w:szCs w:val="20"/>
              </w:rPr>
              <w:t xml:space="preserve"> I</w:t>
            </w:r>
          </w:p>
          <w:p w14:paraId="2B4A3083" w14:textId="33196F91" w:rsidR="00264E42" w:rsidRPr="00DE584B" w:rsidRDefault="00264E42" w:rsidP="00264E42">
            <w:pPr>
              <w:spacing w:after="60" w:line="360" w:lineRule="auto"/>
              <w:rPr>
                <w:sz w:val="22"/>
                <w:szCs w:val="22"/>
              </w:rPr>
            </w:pPr>
          </w:p>
        </w:tc>
        <w:tc>
          <w:tcPr>
            <w:tcW w:w="6830" w:type="dxa"/>
            <w:shd w:val="clear" w:color="auto" w:fill="auto"/>
          </w:tcPr>
          <w:p w14:paraId="230010DC" w14:textId="77777777" w:rsidR="00264E42" w:rsidRPr="00DE584B" w:rsidRDefault="00264E42" w:rsidP="00264E42">
            <w:pPr>
              <w:pStyle w:val="Akapitzlist"/>
              <w:numPr>
                <w:ilvl w:val="0"/>
                <w:numId w:val="21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5833DE2A" w14:textId="473A0E93" w:rsidR="00182034" w:rsidRPr="00182034" w:rsidRDefault="00264E42" w:rsidP="00182034">
            <w:pPr>
              <w:pStyle w:val="Akapitzlist"/>
              <w:numPr>
                <w:ilvl w:val="0"/>
                <w:numId w:val="21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182034" w:rsidRPr="00DE584B" w14:paraId="21DA1E8E" w14:textId="77777777" w:rsidTr="00F96D6D">
        <w:tc>
          <w:tcPr>
            <w:tcW w:w="1984" w:type="dxa"/>
          </w:tcPr>
          <w:p w14:paraId="288143AA" w14:textId="43C5C410" w:rsidR="00182034" w:rsidRDefault="00182034" w:rsidP="00182034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 w:rsidR="00712433">
              <w:rPr>
                <w:sz w:val="22"/>
                <w:szCs w:val="22"/>
              </w:rPr>
              <w:t>8</w:t>
            </w:r>
          </w:p>
          <w:p w14:paraId="72401506" w14:textId="77777777" w:rsidR="00F56A82" w:rsidRDefault="00F56A82" w:rsidP="00182034">
            <w:pPr>
              <w:suppressAutoHyphens/>
              <w:rPr>
                <w:sz w:val="22"/>
                <w:szCs w:val="22"/>
              </w:rPr>
            </w:pPr>
          </w:p>
          <w:p w14:paraId="5593BE46" w14:textId="6FC615BD" w:rsidR="00F56A82" w:rsidRPr="00F56A82" w:rsidRDefault="00F56A82" w:rsidP="00F56A82">
            <w:pPr>
              <w:rPr>
                <w:b/>
                <w:sz w:val="20"/>
                <w:szCs w:val="20"/>
              </w:rPr>
            </w:pPr>
            <w:r w:rsidRPr="00F56A82">
              <w:rPr>
                <w:b/>
                <w:sz w:val="20"/>
                <w:szCs w:val="20"/>
              </w:rPr>
              <w:t>Sukcesywna dostawa wyrobów ortopedycznych</w:t>
            </w:r>
            <w:r w:rsidR="00712433">
              <w:rPr>
                <w:b/>
                <w:sz w:val="20"/>
                <w:szCs w:val="20"/>
              </w:rPr>
              <w:t xml:space="preserve"> II</w:t>
            </w:r>
          </w:p>
          <w:p w14:paraId="64F0A5BE" w14:textId="3015F639" w:rsidR="00182034" w:rsidRPr="00DE584B" w:rsidRDefault="00182034" w:rsidP="00126CC7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6830" w:type="dxa"/>
            <w:shd w:val="clear" w:color="auto" w:fill="auto"/>
          </w:tcPr>
          <w:p w14:paraId="46BEDA65" w14:textId="77777777" w:rsidR="00182034" w:rsidRDefault="00182034" w:rsidP="00182034">
            <w:pPr>
              <w:pStyle w:val="Akapitzlist"/>
              <w:numPr>
                <w:ilvl w:val="0"/>
                <w:numId w:val="24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7F1348BB" w14:textId="03CF6769" w:rsidR="00182034" w:rsidRPr="00182034" w:rsidRDefault="00182034" w:rsidP="00182034">
            <w:pPr>
              <w:pStyle w:val="Akapitzlist"/>
              <w:numPr>
                <w:ilvl w:val="0"/>
                <w:numId w:val="24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182034" w:rsidRPr="00DE584B" w14:paraId="2278557D" w14:textId="77777777" w:rsidTr="00F96D6D">
        <w:tc>
          <w:tcPr>
            <w:tcW w:w="1984" w:type="dxa"/>
          </w:tcPr>
          <w:p w14:paraId="020D9998" w14:textId="4250C5E7" w:rsidR="00182034" w:rsidRDefault="00182034" w:rsidP="00182034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 w:rsidR="00712433">
              <w:rPr>
                <w:sz w:val="22"/>
                <w:szCs w:val="22"/>
              </w:rPr>
              <w:t>9</w:t>
            </w:r>
          </w:p>
          <w:p w14:paraId="658CB5D0" w14:textId="77777777" w:rsidR="00D04F4A" w:rsidRDefault="00D04F4A" w:rsidP="00182034">
            <w:pPr>
              <w:suppressAutoHyphens/>
              <w:rPr>
                <w:sz w:val="22"/>
                <w:szCs w:val="22"/>
              </w:rPr>
            </w:pPr>
          </w:p>
          <w:p w14:paraId="6DDBC818" w14:textId="70F10452" w:rsidR="00182034" w:rsidRPr="00DE584B" w:rsidRDefault="00D04F4A" w:rsidP="0042009E">
            <w:pPr>
              <w:suppressAutoHyphens/>
              <w:rPr>
                <w:sz w:val="22"/>
                <w:szCs w:val="22"/>
              </w:rPr>
            </w:pPr>
            <w:r w:rsidRPr="00D04F4A">
              <w:rPr>
                <w:b/>
                <w:sz w:val="20"/>
                <w:szCs w:val="20"/>
              </w:rPr>
              <w:t xml:space="preserve">Sukcesywna dostawa pasków do oznaczania poziomu cukru i </w:t>
            </w:r>
            <w:r w:rsidR="0042009E">
              <w:rPr>
                <w:b/>
                <w:sz w:val="20"/>
                <w:szCs w:val="20"/>
              </w:rPr>
              <w:t>nakłuwaczy</w:t>
            </w:r>
            <w:bookmarkStart w:id="0" w:name="_GoBack"/>
            <w:bookmarkEnd w:id="0"/>
          </w:p>
        </w:tc>
        <w:tc>
          <w:tcPr>
            <w:tcW w:w="6830" w:type="dxa"/>
            <w:shd w:val="clear" w:color="auto" w:fill="auto"/>
          </w:tcPr>
          <w:p w14:paraId="4BCA73D2" w14:textId="6F3A8DAE" w:rsidR="00182034" w:rsidRPr="00182034" w:rsidRDefault="00182034" w:rsidP="00182034">
            <w:pPr>
              <w:pStyle w:val="Akapitzlist"/>
              <w:numPr>
                <w:ilvl w:val="0"/>
                <w:numId w:val="25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18203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</w:t>
            </w:r>
            <w:r w:rsidRPr="00182034">
              <w:rPr>
                <w:sz w:val="22"/>
                <w:szCs w:val="22"/>
              </w:rPr>
              <w:lastRenderedPageBreak/>
              <w:t>.. zł).</w:t>
            </w:r>
          </w:p>
          <w:p w14:paraId="23983D67" w14:textId="3E58EEE6" w:rsidR="00182034" w:rsidRPr="00182034" w:rsidRDefault="00182034" w:rsidP="00182034">
            <w:pPr>
              <w:pStyle w:val="Akapitzlist"/>
              <w:numPr>
                <w:ilvl w:val="0"/>
                <w:numId w:val="25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182034" w:rsidRPr="00DE584B" w14:paraId="463268D7" w14:textId="77777777" w:rsidTr="00F96D6D">
        <w:tc>
          <w:tcPr>
            <w:tcW w:w="1984" w:type="dxa"/>
          </w:tcPr>
          <w:p w14:paraId="5EC9FE9C" w14:textId="4143EE2E" w:rsidR="00182034" w:rsidRDefault="00182034" w:rsidP="00182034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lastRenderedPageBreak/>
              <w:t xml:space="preserve">Pakiet nr </w:t>
            </w:r>
            <w:r w:rsidR="00712433">
              <w:rPr>
                <w:sz w:val="22"/>
                <w:szCs w:val="22"/>
              </w:rPr>
              <w:t>10</w:t>
            </w:r>
          </w:p>
          <w:p w14:paraId="3DD74758" w14:textId="4269CCAF" w:rsidR="00182034" w:rsidRPr="00DE584B" w:rsidRDefault="00854A63" w:rsidP="00182034">
            <w:pPr>
              <w:suppressAutoHyphens/>
              <w:rPr>
                <w:sz w:val="22"/>
                <w:szCs w:val="22"/>
              </w:rPr>
            </w:pPr>
            <w:r w:rsidRPr="00854A63">
              <w:rPr>
                <w:b/>
                <w:sz w:val="20"/>
                <w:szCs w:val="20"/>
              </w:rPr>
              <w:t>Sukcesywna dostawa środków dezynfekcyjnych</w:t>
            </w:r>
            <w:r w:rsidR="0071243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30" w:type="dxa"/>
            <w:shd w:val="clear" w:color="auto" w:fill="auto"/>
          </w:tcPr>
          <w:p w14:paraId="53A5FEFF" w14:textId="238B7690" w:rsidR="00182034" w:rsidRPr="00182034" w:rsidRDefault="00182034" w:rsidP="00182034">
            <w:pPr>
              <w:pStyle w:val="Akapitzlist"/>
              <w:numPr>
                <w:ilvl w:val="0"/>
                <w:numId w:val="27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18203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06D8CCB8" w14:textId="6B6C8E2B" w:rsidR="00182034" w:rsidRPr="00182034" w:rsidRDefault="00182034" w:rsidP="00182034">
            <w:pPr>
              <w:pStyle w:val="Akapitzlist"/>
              <w:numPr>
                <w:ilvl w:val="0"/>
                <w:numId w:val="27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712433" w:rsidRPr="00DE584B" w14:paraId="76F94082" w14:textId="77777777" w:rsidTr="00D5232F">
        <w:tc>
          <w:tcPr>
            <w:tcW w:w="1984" w:type="dxa"/>
          </w:tcPr>
          <w:p w14:paraId="114D3EC0" w14:textId="428F97F7" w:rsidR="00712433" w:rsidRDefault="00712433" w:rsidP="00D5232F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>
              <w:rPr>
                <w:sz w:val="22"/>
                <w:szCs w:val="22"/>
              </w:rPr>
              <w:t>11</w:t>
            </w:r>
          </w:p>
          <w:p w14:paraId="5B6D1434" w14:textId="2FD4AAF0" w:rsidR="00712433" w:rsidRPr="00DE584B" w:rsidRDefault="009E35D1" w:rsidP="00D5232F">
            <w:pPr>
              <w:suppressAutoHyphens/>
              <w:rPr>
                <w:sz w:val="22"/>
                <w:szCs w:val="22"/>
              </w:rPr>
            </w:pPr>
            <w:r w:rsidRPr="009E35D1">
              <w:rPr>
                <w:b/>
                <w:sz w:val="20"/>
                <w:szCs w:val="20"/>
              </w:rPr>
              <w:t>Sukcesywna dostawa zestawów do separacji osocza</w:t>
            </w:r>
          </w:p>
        </w:tc>
        <w:tc>
          <w:tcPr>
            <w:tcW w:w="6830" w:type="dxa"/>
            <w:shd w:val="clear" w:color="auto" w:fill="auto"/>
          </w:tcPr>
          <w:p w14:paraId="02AD0189" w14:textId="77777777" w:rsidR="00712433" w:rsidRPr="00182034" w:rsidRDefault="00712433" w:rsidP="00712433">
            <w:pPr>
              <w:pStyle w:val="Akapitzlist"/>
              <w:numPr>
                <w:ilvl w:val="0"/>
                <w:numId w:val="36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18203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422094CC" w14:textId="77777777" w:rsidR="00712433" w:rsidRPr="00182034" w:rsidRDefault="00712433" w:rsidP="00712433">
            <w:pPr>
              <w:pStyle w:val="Akapitzlist"/>
              <w:numPr>
                <w:ilvl w:val="0"/>
                <w:numId w:val="36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182034" w:rsidRPr="00DE584B" w14:paraId="1AB1EFC8" w14:textId="77777777" w:rsidTr="00F96D6D">
        <w:tc>
          <w:tcPr>
            <w:tcW w:w="1984" w:type="dxa"/>
          </w:tcPr>
          <w:p w14:paraId="4F079ED1" w14:textId="4A4E48EA" w:rsidR="00182034" w:rsidRDefault="00182034" w:rsidP="00182034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 w:rsidR="00712433">
              <w:rPr>
                <w:sz w:val="22"/>
                <w:szCs w:val="22"/>
              </w:rPr>
              <w:t>12</w:t>
            </w:r>
          </w:p>
          <w:p w14:paraId="127E78D8" w14:textId="17F26B99" w:rsidR="00182034" w:rsidRPr="00DE584B" w:rsidRDefault="001916E0" w:rsidP="00182034">
            <w:pPr>
              <w:suppressAutoHyphens/>
              <w:rPr>
                <w:sz w:val="22"/>
                <w:szCs w:val="22"/>
              </w:rPr>
            </w:pPr>
            <w:r w:rsidRPr="001916E0">
              <w:rPr>
                <w:b/>
                <w:sz w:val="20"/>
                <w:szCs w:val="20"/>
              </w:rPr>
              <w:t>Sukcesywna dostawa materiałów do sterylizacji</w:t>
            </w:r>
          </w:p>
        </w:tc>
        <w:tc>
          <w:tcPr>
            <w:tcW w:w="6830" w:type="dxa"/>
            <w:shd w:val="clear" w:color="auto" w:fill="auto"/>
          </w:tcPr>
          <w:p w14:paraId="06A8D43A" w14:textId="77777777" w:rsidR="00182034" w:rsidRDefault="00182034" w:rsidP="00182034">
            <w:pPr>
              <w:pStyle w:val="Akapitzlist"/>
              <w:numPr>
                <w:ilvl w:val="0"/>
                <w:numId w:val="28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182034">
              <w:rPr>
                <w:sz w:val="22"/>
                <w:szCs w:val="22"/>
              </w:rPr>
              <w:t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(słownie:.............................................................................................. zł).</w:t>
            </w:r>
          </w:p>
          <w:p w14:paraId="18EEC2C0" w14:textId="603FB252" w:rsidR="00182034" w:rsidRPr="00182034" w:rsidRDefault="00182034" w:rsidP="00182034">
            <w:pPr>
              <w:pStyle w:val="Akapitzlist"/>
              <w:numPr>
                <w:ilvl w:val="0"/>
                <w:numId w:val="28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  <w:tr w:rsidR="00182034" w:rsidRPr="00DE584B" w14:paraId="2DF241F4" w14:textId="77777777" w:rsidTr="00F96D6D">
        <w:tc>
          <w:tcPr>
            <w:tcW w:w="1984" w:type="dxa"/>
          </w:tcPr>
          <w:p w14:paraId="3DE7F214" w14:textId="64224E4B" w:rsidR="00182034" w:rsidRDefault="00182034" w:rsidP="00182034">
            <w:pPr>
              <w:suppressAutoHyphens/>
              <w:rPr>
                <w:sz w:val="22"/>
                <w:szCs w:val="22"/>
              </w:rPr>
            </w:pPr>
            <w:r w:rsidRPr="00DE584B">
              <w:rPr>
                <w:sz w:val="22"/>
                <w:szCs w:val="22"/>
              </w:rPr>
              <w:t xml:space="preserve">Pakiet nr </w:t>
            </w:r>
            <w:r w:rsidR="00712433">
              <w:rPr>
                <w:sz w:val="22"/>
                <w:szCs w:val="22"/>
              </w:rPr>
              <w:t>13</w:t>
            </w:r>
          </w:p>
          <w:p w14:paraId="4E72C2EB" w14:textId="2D16EECA" w:rsidR="00182034" w:rsidRPr="00DE584B" w:rsidRDefault="00E34962" w:rsidP="00182034">
            <w:pPr>
              <w:suppressAutoHyphens/>
              <w:rPr>
                <w:sz w:val="22"/>
                <w:szCs w:val="22"/>
              </w:rPr>
            </w:pPr>
            <w:r w:rsidRPr="00E34962">
              <w:rPr>
                <w:b/>
                <w:sz w:val="20"/>
                <w:szCs w:val="20"/>
              </w:rPr>
              <w:t xml:space="preserve">Sukcesywna dostawa materiałów </w:t>
            </w:r>
            <w:proofErr w:type="spellStart"/>
            <w:r w:rsidRPr="00E34962">
              <w:rPr>
                <w:b/>
                <w:sz w:val="20"/>
                <w:szCs w:val="20"/>
              </w:rPr>
              <w:t>szewnych</w:t>
            </w:r>
            <w:proofErr w:type="spellEnd"/>
            <w:r w:rsidRPr="00E3496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830" w:type="dxa"/>
            <w:shd w:val="clear" w:color="auto" w:fill="auto"/>
          </w:tcPr>
          <w:p w14:paraId="3FFB01D0" w14:textId="788E51D4" w:rsidR="00182034" w:rsidRPr="00182034" w:rsidRDefault="00182034" w:rsidP="00182034">
            <w:pPr>
              <w:pStyle w:val="Akapitzlist"/>
              <w:numPr>
                <w:ilvl w:val="0"/>
                <w:numId w:val="29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182034">
              <w:rPr>
                <w:sz w:val="22"/>
                <w:szCs w:val="22"/>
              </w:rPr>
              <w:t xml:space="preserve">Oferujemy wykonanie dostaw objętych zamówieniem, stosując niżej wymienione stawki:  Cena (C) za wykonanie całości przedmiotu zamówienia wynosi kwotę netto ................... zł (słownie: .......................................................................................... zł), natomiast wraz z należnym podatkiem VAT w wysokości ......%, wynosi kwotę brutto ..................... zł </w:t>
            </w:r>
            <w:r w:rsidRPr="00182034">
              <w:rPr>
                <w:sz w:val="22"/>
                <w:szCs w:val="22"/>
              </w:rPr>
              <w:lastRenderedPageBreak/>
              <w:t>(słownie:.............................................................................................. zł).</w:t>
            </w:r>
          </w:p>
          <w:p w14:paraId="23AC8EE2" w14:textId="3F5822B8" w:rsidR="00182034" w:rsidRPr="00182034" w:rsidRDefault="00182034" w:rsidP="00182034">
            <w:pPr>
              <w:pStyle w:val="Akapitzlist"/>
              <w:numPr>
                <w:ilvl w:val="0"/>
                <w:numId w:val="29"/>
              </w:numPr>
              <w:spacing w:after="60" w:line="360" w:lineRule="auto"/>
              <w:jc w:val="both"/>
              <w:rPr>
                <w:sz w:val="22"/>
                <w:szCs w:val="22"/>
              </w:rPr>
            </w:pPr>
            <w:r w:rsidRPr="00DE584B">
              <w:t>Termin dostawy wynosi ……….. dni roboczych (min. 1 dzień, max. 4 dni)</w:t>
            </w:r>
          </w:p>
        </w:tc>
      </w:tr>
    </w:tbl>
    <w:p w14:paraId="0B69EEAA" w14:textId="77777777" w:rsidR="00B9086B" w:rsidRPr="00DE584B" w:rsidRDefault="00B9086B" w:rsidP="00264E42">
      <w:pPr>
        <w:pStyle w:val="Akapitzlist"/>
        <w:numPr>
          <w:ilvl w:val="0"/>
          <w:numId w:val="20"/>
        </w:numPr>
        <w:spacing w:before="240" w:line="276" w:lineRule="auto"/>
        <w:ind w:left="284" w:hanging="284"/>
        <w:jc w:val="both"/>
        <w:rPr>
          <w:sz w:val="22"/>
        </w:rPr>
      </w:pPr>
      <w:r w:rsidRPr="00DE584B">
        <w:rPr>
          <w:b/>
          <w:sz w:val="22"/>
        </w:rPr>
        <w:lastRenderedPageBreak/>
        <w:t>OŚWIADCZAMY</w:t>
      </w:r>
      <w:r w:rsidRPr="00DE584B">
        <w:rPr>
          <w:sz w:val="22"/>
        </w:rPr>
        <w:t>, że:</w:t>
      </w:r>
    </w:p>
    <w:p w14:paraId="0B69EEAB" w14:textId="655154FA" w:rsidR="00FD4C12" w:rsidRPr="00712433" w:rsidRDefault="35E342E5" w:rsidP="35E342E5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712433">
        <w:rPr>
          <w:sz w:val="22"/>
          <w:szCs w:val="22"/>
        </w:rPr>
        <w:t xml:space="preserve">dostarczymy </w:t>
      </w:r>
      <w:r w:rsidR="00834357" w:rsidRPr="00712433">
        <w:rPr>
          <w:sz w:val="22"/>
          <w:szCs w:val="22"/>
        </w:rPr>
        <w:t>asortyment</w:t>
      </w:r>
      <w:r w:rsidRPr="00712433">
        <w:rPr>
          <w:sz w:val="22"/>
          <w:szCs w:val="22"/>
        </w:rPr>
        <w:t xml:space="preserve"> wymieniony w załączniku nr </w:t>
      </w:r>
      <w:r w:rsidR="006136D4" w:rsidRPr="00712433">
        <w:rPr>
          <w:sz w:val="22"/>
          <w:szCs w:val="22"/>
        </w:rPr>
        <w:t>6</w:t>
      </w:r>
      <w:r w:rsidRPr="00712433">
        <w:rPr>
          <w:sz w:val="22"/>
          <w:szCs w:val="22"/>
        </w:rPr>
        <w:t xml:space="preserve"> do SWZ do Wielkopolskiego Ośrodka Reumatologicznego w Śremie na warunkach opisanych w niniejszym formularzu ofertowym, SWZ, opisie przedmiotu zamówienia oraz umowie;</w:t>
      </w:r>
    </w:p>
    <w:p w14:paraId="0B69EEAC" w14:textId="0ECF3DEC" w:rsidR="006B63D6" w:rsidRPr="00712433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712433">
        <w:rPr>
          <w:sz w:val="22"/>
        </w:rPr>
        <w:t>zapoznaliśmy się ze Specyfikacją Warunków Zamówienia i uznajemy się za związanych określonymi w niej zasadami postępowania;</w:t>
      </w:r>
    </w:p>
    <w:p w14:paraId="5758301D" w14:textId="230AF272" w:rsidR="00645930" w:rsidRPr="00712433" w:rsidRDefault="43FE2FFE" w:rsidP="43FE2FF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00712433">
        <w:rPr>
          <w:sz w:val="22"/>
          <w:szCs w:val="22"/>
        </w:rPr>
        <w:t>Oświadczamy, że realizując zamówienie dochowamy należytej staranności jego wykonania oraz, że w zakresie dochowania standardów jakości, spełniamy konieczne do wykonania przedmiotowego zamówienia wymogi określone prawem dotyczące wyrobów/produktów, jak również obrotu tymi artykułami. Aktualne świadectwa rejestracji, certyfikaty i karty charakterystyki zostaną okazane na każde żądanie Zamawiającego</w:t>
      </w:r>
      <w:r w:rsidR="00834357" w:rsidRPr="00712433">
        <w:rPr>
          <w:sz w:val="22"/>
          <w:szCs w:val="22"/>
        </w:rPr>
        <w:t>, w szczególności certyfikat CE dla asortymentu którego taki wymóg dotyczy</w:t>
      </w:r>
      <w:r w:rsidRPr="00712433">
        <w:rPr>
          <w:sz w:val="22"/>
          <w:szCs w:val="22"/>
        </w:rPr>
        <w:t>.</w:t>
      </w:r>
    </w:p>
    <w:p w14:paraId="3F8752F0" w14:textId="5B096973" w:rsidR="00645930" w:rsidRPr="00DE584B" w:rsidRDefault="43FE2FFE" w:rsidP="43FE2FF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  <w:szCs w:val="22"/>
        </w:rPr>
      </w:pPr>
      <w:r w:rsidRPr="43FE2FFE">
        <w:rPr>
          <w:sz w:val="22"/>
          <w:szCs w:val="22"/>
        </w:rPr>
        <w:t>Oświadczamy, że oferta została złożona na produkty dopuszczone do obrotu zgodnie z obowiązującymi przepisami;</w:t>
      </w:r>
    </w:p>
    <w:p w14:paraId="0B69EEAD" w14:textId="77777777" w:rsidR="00FF57EE" w:rsidRPr="00DE584B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DE584B">
        <w:rPr>
          <w:sz w:val="22"/>
        </w:rPr>
        <w:t>uważamy się za związanych niniejszą ofertą na czas wskazany w Specyfikacji Warunków Zamówienia;</w:t>
      </w:r>
    </w:p>
    <w:p w14:paraId="0B69EEAE" w14:textId="77777777" w:rsidR="00BC4F99" w:rsidRPr="00DE584B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 w:rsidRPr="00DE584B">
        <w:rPr>
          <w:sz w:val="22"/>
        </w:rPr>
        <w:t>zamierzamy / nie zamierzamy powierzyć realizację następujących części zamówienia podwykonawcom*:</w:t>
      </w:r>
    </w:p>
    <w:p w14:paraId="0B69EEAF" w14:textId="77777777" w:rsidR="00BC4F99" w:rsidRPr="00DE584B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DE584B" w:rsidRPr="00DE584B" w14:paraId="0B69EEB4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B69EEB0" w14:textId="77777777" w:rsidR="00BC4F99" w:rsidRPr="00DE584B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B69EEB1" w14:textId="77777777" w:rsidR="00BC4F99" w:rsidRPr="00DE584B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 xml:space="preserve">Opis części zamówienia, którą Wykonawca </w:t>
            </w:r>
          </w:p>
          <w:p w14:paraId="0B69EEB2" w14:textId="77777777" w:rsidR="00BC4F99" w:rsidRPr="00DE584B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B69EEB3" w14:textId="77777777" w:rsidR="00BC4F99" w:rsidRPr="00DE584B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Nazwa Podwykonawcy</w:t>
            </w:r>
          </w:p>
        </w:tc>
      </w:tr>
      <w:tr w:rsidR="00DE584B" w:rsidRPr="00DE584B" w14:paraId="0B69EEB8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5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6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7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DE584B" w:rsidRPr="00DE584B" w14:paraId="0B69EEBC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9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A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9EEBB" w14:textId="77777777" w:rsidR="00BC4F99" w:rsidRPr="00DE584B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B69EEBD" w14:textId="77777777" w:rsidR="00FF57EE" w:rsidRPr="00DE584B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DE584B">
        <w:rPr>
          <w:sz w:val="22"/>
        </w:rPr>
        <w:t xml:space="preserve">zapoznaliśmy się z </w:t>
      </w:r>
      <w:r w:rsidR="00A50E18" w:rsidRPr="00DE584B">
        <w:rPr>
          <w:sz w:val="22"/>
        </w:rPr>
        <w:t xml:space="preserve">projektowanymi </w:t>
      </w:r>
      <w:r w:rsidRPr="00DE584B">
        <w:rPr>
          <w:sz w:val="22"/>
        </w:rPr>
        <w:t>postanowieniami umowy</w:t>
      </w:r>
      <w:r w:rsidR="00A50E18" w:rsidRPr="00DE584B">
        <w:rPr>
          <w:sz w:val="22"/>
        </w:rPr>
        <w:t xml:space="preserve"> w sprawie zamówienia publicznego</w:t>
      </w:r>
      <w:r w:rsidRPr="00DE584B">
        <w:rPr>
          <w:sz w:val="22"/>
        </w:rPr>
        <w:t>, które zostały zawarte w Specyfikacji Warunków Zamówienia i zobowiązujemy się</w:t>
      </w:r>
      <w:r w:rsidR="00A50E18" w:rsidRPr="00DE584B">
        <w:rPr>
          <w:sz w:val="22"/>
        </w:rPr>
        <w:t>,</w:t>
      </w:r>
      <w:r w:rsidRPr="00DE584B">
        <w:rPr>
          <w:sz w:val="22"/>
        </w:rPr>
        <w:t xml:space="preserve"> w przypadku wyboru naszej oferty</w:t>
      </w:r>
      <w:r w:rsidR="00A50E18" w:rsidRPr="00DE584B">
        <w:rPr>
          <w:sz w:val="22"/>
        </w:rPr>
        <w:t>,</w:t>
      </w:r>
      <w:r w:rsidRPr="00DE584B">
        <w:rPr>
          <w:sz w:val="22"/>
        </w:rPr>
        <w:t xml:space="preserve"> do zawarcia umowy na zawartych tam warunkach, w miejscu i terminie wyznaczonym przez Zamawiającego;</w:t>
      </w:r>
    </w:p>
    <w:p w14:paraId="0B69EEBE" w14:textId="77777777" w:rsidR="00FF57EE" w:rsidRPr="00DE584B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DE584B">
        <w:rPr>
          <w:sz w:val="22"/>
        </w:rPr>
        <w:t>wypełniliśmy obowiązki informacyjne przewidziane w art. 13 lub art. 14 RODO</w:t>
      </w:r>
      <w:r w:rsidRPr="00DE584B">
        <w:rPr>
          <w:rStyle w:val="Odwoanieprzypisudolnego"/>
          <w:sz w:val="22"/>
        </w:rPr>
        <w:footnoteReference w:id="2"/>
      </w:r>
      <w:r w:rsidRPr="00DE584B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DE584B">
        <w:rPr>
          <w:rStyle w:val="Odwoanieprzypisudolnego"/>
          <w:sz w:val="22"/>
        </w:rPr>
        <w:footnoteReference w:id="3"/>
      </w:r>
      <w:r w:rsidR="00525EFF" w:rsidRPr="00DE584B">
        <w:rPr>
          <w:sz w:val="22"/>
        </w:rPr>
        <w:t>.</w:t>
      </w:r>
    </w:p>
    <w:p w14:paraId="0B69EEBF" w14:textId="77777777" w:rsidR="00525EFF" w:rsidRPr="00DE584B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0B69EEC0" w14:textId="77777777" w:rsidR="00CE3AE6" w:rsidRPr="00DE584B" w:rsidRDefault="00267D1F" w:rsidP="00264E42">
      <w:pPr>
        <w:pStyle w:val="Akapitzlist"/>
        <w:numPr>
          <w:ilvl w:val="0"/>
          <w:numId w:val="20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DE584B">
        <w:rPr>
          <w:b/>
          <w:sz w:val="22"/>
          <w:szCs w:val="22"/>
        </w:rPr>
        <w:t>OŚWIADCZAMY</w:t>
      </w:r>
      <w:r w:rsidRPr="00DE584B">
        <w:rPr>
          <w:bCs/>
          <w:sz w:val="22"/>
          <w:szCs w:val="22"/>
        </w:rPr>
        <w:t>, że wybór naszej oferty</w:t>
      </w:r>
      <w:r w:rsidR="00AF4AC3" w:rsidRPr="00DE584B">
        <w:rPr>
          <w:bCs/>
          <w:sz w:val="22"/>
          <w:szCs w:val="22"/>
          <w:vertAlign w:val="superscript"/>
        </w:rPr>
        <w:t>*</w:t>
      </w:r>
      <w:r w:rsidRPr="00DE584B">
        <w:rPr>
          <w:bCs/>
          <w:sz w:val="22"/>
          <w:szCs w:val="22"/>
        </w:rPr>
        <w:t>:</w:t>
      </w:r>
    </w:p>
    <w:p w14:paraId="0B69EEC1" w14:textId="77777777" w:rsidR="00CE3AE6" w:rsidRPr="00DE584B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DE584B">
        <w:rPr>
          <w:b/>
          <w:sz w:val="22"/>
          <w:szCs w:val="22"/>
          <w:u w:val="single"/>
        </w:rPr>
        <w:t>nie będzie</w:t>
      </w:r>
      <w:r w:rsidRPr="00DE584B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="00CE3AE6" w:rsidRPr="00DE584B">
        <w:rPr>
          <w:bCs/>
          <w:sz w:val="22"/>
          <w:szCs w:val="22"/>
        </w:rPr>
        <w:t>t.j</w:t>
      </w:r>
      <w:proofErr w:type="spellEnd"/>
      <w:r w:rsidR="00CE3AE6" w:rsidRPr="00DE584B">
        <w:rPr>
          <w:bCs/>
          <w:sz w:val="22"/>
          <w:szCs w:val="22"/>
        </w:rPr>
        <w:t xml:space="preserve">. </w:t>
      </w:r>
      <w:r w:rsidRPr="00DE584B">
        <w:rPr>
          <w:bCs/>
          <w:sz w:val="22"/>
          <w:szCs w:val="22"/>
        </w:rPr>
        <w:t>Dz. U. z 20</w:t>
      </w:r>
      <w:r w:rsidR="00CE3AE6" w:rsidRPr="00DE584B">
        <w:rPr>
          <w:bCs/>
          <w:sz w:val="22"/>
          <w:szCs w:val="22"/>
        </w:rPr>
        <w:t>20</w:t>
      </w:r>
      <w:r w:rsidRPr="00DE584B">
        <w:rPr>
          <w:bCs/>
          <w:sz w:val="22"/>
          <w:szCs w:val="22"/>
        </w:rPr>
        <w:t xml:space="preserve">r. poz. </w:t>
      </w:r>
      <w:r w:rsidR="00CE3AE6" w:rsidRPr="00DE584B">
        <w:rPr>
          <w:bCs/>
          <w:sz w:val="22"/>
          <w:szCs w:val="22"/>
        </w:rPr>
        <w:t>106</w:t>
      </w:r>
      <w:r w:rsidRPr="00DE584B">
        <w:rPr>
          <w:bCs/>
          <w:sz w:val="22"/>
          <w:szCs w:val="22"/>
        </w:rPr>
        <w:t>)</w:t>
      </w:r>
    </w:p>
    <w:p w14:paraId="0B69EEC2" w14:textId="77777777" w:rsidR="00CE3AE6" w:rsidRPr="00DE584B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B69EEC3" w14:textId="77777777" w:rsidR="00CE3AE6" w:rsidRPr="00DE584B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DE584B">
        <w:rPr>
          <w:b/>
          <w:sz w:val="22"/>
          <w:szCs w:val="22"/>
          <w:u w:val="single"/>
        </w:rPr>
        <w:t>będzie prowadzić</w:t>
      </w:r>
      <w:r w:rsidRPr="00DE584B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DE584B">
        <w:rPr>
          <w:bCs/>
          <w:sz w:val="22"/>
          <w:szCs w:val="22"/>
        </w:rPr>
        <w:t>t.j</w:t>
      </w:r>
      <w:proofErr w:type="spellEnd"/>
      <w:r w:rsidRPr="00DE584B">
        <w:rPr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DE584B" w:rsidRPr="00DE584B" w14:paraId="0B69EEC8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69EEC4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69EEC5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69EEC6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69EEC7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DE584B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DE584B" w:rsidRPr="00DE584B" w14:paraId="0B69EECD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EEC9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ECA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ECB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EECC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DE584B" w14:paraId="0B69EED2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EECE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ECF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EED0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EED1" w14:textId="77777777" w:rsidR="00CE3AE6" w:rsidRPr="00DE584B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0B69EED3" w14:textId="77777777" w:rsidR="0097463D" w:rsidRPr="00DE584B" w:rsidRDefault="0097463D" w:rsidP="0097463D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0B69EED5" w14:textId="77777777" w:rsidR="007D475B" w:rsidRPr="00DE584B" w:rsidRDefault="007D475B" w:rsidP="007D475B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0B69EED6" w14:textId="77777777" w:rsidR="00525EFF" w:rsidRPr="00DE584B" w:rsidRDefault="00525EFF" w:rsidP="00264E42">
      <w:pPr>
        <w:pStyle w:val="Akapitzlist"/>
        <w:numPr>
          <w:ilvl w:val="0"/>
          <w:numId w:val="20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DE584B">
        <w:rPr>
          <w:b/>
          <w:sz w:val="22"/>
          <w:szCs w:val="22"/>
        </w:rPr>
        <w:t>WSZELKĄ KORESPONDENCJĘ</w:t>
      </w:r>
      <w:r w:rsidRPr="00DE584B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DE584B" w:rsidRPr="00DE584B" w14:paraId="0B69EED9" w14:textId="77777777" w:rsidTr="00DC336F">
        <w:tc>
          <w:tcPr>
            <w:tcW w:w="2551" w:type="dxa"/>
            <w:shd w:val="clear" w:color="auto" w:fill="auto"/>
            <w:vAlign w:val="center"/>
          </w:tcPr>
          <w:p w14:paraId="0B69EED7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0B69EED8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E584B" w:rsidRPr="00DE584B" w14:paraId="0B69EEDC" w14:textId="77777777" w:rsidTr="00DC336F">
        <w:tc>
          <w:tcPr>
            <w:tcW w:w="2551" w:type="dxa"/>
            <w:shd w:val="clear" w:color="auto" w:fill="auto"/>
            <w:vAlign w:val="center"/>
          </w:tcPr>
          <w:p w14:paraId="0B69EEDA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0B69EEDB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E584B" w:rsidRPr="00DE584B" w14:paraId="0B69EEDF" w14:textId="77777777" w:rsidTr="00DC336F">
        <w:tc>
          <w:tcPr>
            <w:tcW w:w="2551" w:type="dxa"/>
            <w:shd w:val="clear" w:color="auto" w:fill="auto"/>
            <w:vAlign w:val="center"/>
          </w:tcPr>
          <w:p w14:paraId="0B69EEDD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shd w:val="clear" w:color="auto" w:fill="auto"/>
          </w:tcPr>
          <w:p w14:paraId="0B69EEDE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E584B" w:rsidRPr="00DE584B" w14:paraId="0B69EEE2" w14:textId="77777777" w:rsidTr="00DC336F">
        <w:tc>
          <w:tcPr>
            <w:tcW w:w="2551" w:type="dxa"/>
            <w:shd w:val="clear" w:color="auto" w:fill="auto"/>
            <w:vAlign w:val="center"/>
          </w:tcPr>
          <w:p w14:paraId="0B69EEE0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DE584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  <w:shd w:val="clear" w:color="auto" w:fill="auto"/>
          </w:tcPr>
          <w:p w14:paraId="0B69EEE1" w14:textId="77777777" w:rsidR="00AE2ACB" w:rsidRPr="00DE584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0B69EEE3" w14:textId="77777777" w:rsidR="00525EFF" w:rsidRPr="00DE584B" w:rsidRDefault="00525EFF" w:rsidP="00264E42">
      <w:pPr>
        <w:pStyle w:val="Akapitzlist"/>
        <w:numPr>
          <w:ilvl w:val="0"/>
          <w:numId w:val="20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DE584B">
        <w:rPr>
          <w:b/>
          <w:sz w:val="22"/>
          <w:szCs w:val="22"/>
        </w:rPr>
        <w:t>OFERTĘ</w:t>
      </w:r>
      <w:r w:rsidRPr="00DE584B">
        <w:rPr>
          <w:sz w:val="22"/>
          <w:szCs w:val="22"/>
        </w:rPr>
        <w:t xml:space="preserve"> składamy na _____ kolejno ponumerowanych stronach. </w:t>
      </w:r>
      <w:r w:rsidR="0097776D" w:rsidRPr="00DE584B">
        <w:rPr>
          <w:sz w:val="22"/>
          <w:szCs w:val="22"/>
        </w:rPr>
        <w:t>Załącznikami do oferty</w:t>
      </w:r>
      <w:r w:rsidR="00AF4AC3" w:rsidRPr="00DE584B">
        <w:rPr>
          <w:sz w:val="22"/>
          <w:szCs w:val="22"/>
        </w:rPr>
        <w:t>, stanowiącymi jej integralną część,</w:t>
      </w:r>
      <w:r w:rsidR="0097776D" w:rsidRPr="00DE584B">
        <w:rPr>
          <w:sz w:val="22"/>
          <w:szCs w:val="22"/>
        </w:rPr>
        <w:t xml:space="preserve"> są:</w:t>
      </w:r>
    </w:p>
    <w:p w14:paraId="0B69EEE4" w14:textId="77777777" w:rsidR="007D475B" w:rsidRPr="00DE584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DE584B">
        <w:rPr>
          <w:b/>
          <w:sz w:val="22"/>
          <w:szCs w:val="22"/>
        </w:rPr>
        <w:t>_____________________________</w:t>
      </w:r>
      <w:r w:rsidR="00AF4AC3" w:rsidRPr="00DE584B">
        <w:rPr>
          <w:b/>
          <w:sz w:val="22"/>
          <w:szCs w:val="22"/>
        </w:rPr>
        <w:t>_______________________________________</w:t>
      </w:r>
      <w:r w:rsidRPr="00DE584B">
        <w:rPr>
          <w:b/>
          <w:sz w:val="22"/>
          <w:szCs w:val="22"/>
        </w:rPr>
        <w:t>________</w:t>
      </w:r>
    </w:p>
    <w:p w14:paraId="0B69EEE5" w14:textId="77777777" w:rsidR="007D475B" w:rsidRPr="00DE584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DE584B">
        <w:rPr>
          <w:b/>
          <w:sz w:val="22"/>
          <w:szCs w:val="22"/>
        </w:rPr>
        <w:t>_______________________________</w:t>
      </w:r>
      <w:r w:rsidR="00AF4AC3" w:rsidRPr="00DE584B">
        <w:rPr>
          <w:b/>
          <w:sz w:val="22"/>
          <w:szCs w:val="22"/>
        </w:rPr>
        <w:t>_______________________________________</w:t>
      </w:r>
      <w:r w:rsidRPr="00DE584B">
        <w:rPr>
          <w:b/>
          <w:sz w:val="22"/>
          <w:szCs w:val="22"/>
        </w:rPr>
        <w:t>______</w:t>
      </w:r>
    </w:p>
    <w:p w14:paraId="0B69EEE6" w14:textId="77777777" w:rsidR="00AF4AC3" w:rsidRPr="00DE584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0B69EEE7" w14:textId="77777777" w:rsidR="00BC4F99" w:rsidRPr="00DE584B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 w:rsidRPr="00DE584B">
        <w:rPr>
          <w:sz w:val="22"/>
          <w:szCs w:val="22"/>
        </w:rPr>
        <w:t xml:space="preserve">Miejscowość, </w:t>
      </w:r>
      <w:r w:rsidR="0097776D" w:rsidRPr="00DE584B">
        <w:rPr>
          <w:sz w:val="22"/>
          <w:szCs w:val="22"/>
        </w:rPr>
        <w:t>________________ dnia _______________</w:t>
      </w:r>
      <w:r w:rsidR="0097776D" w:rsidRPr="00DE584B">
        <w:rPr>
          <w:i/>
          <w:sz w:val="22"/>
          <w:szCs w:val="22"/>
        </w:rPr>
        <w:tab/>
      </w:r>
    </w:p>
    <w:p w14:paraId="0B69EEE8" w14:textId="77777777" w:rsidR="0097776D" w:rsidRPr="00DE584B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DE584B">
        <w:rPr>
          <w:i/>
          <w:sz w:val="22"/>
          <w:szCs w:val="22"/>
        </w:rPr>
        <w:t>___________________________________</w:t>
      </w:r>
    </w:p>
    <w:p w14:paraId="0B69EEE9" w14:textId="77777777" w:rsidR="0097776D" w:rsidRPr="00DE584B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DE584B">
        <w:rPr>
          <w:i/>
          <w:sz w:val="18"/>
          <w:szCs w:val="18"/>
        </w:rPr>
        <w:t>(podpis osoby uprawnionej do składania oświadczeń</w:t>
      </w:r>
      <w:r w:rsidR="007D475B" w:rsidRPr="00DE584B">
        <w:rPr>
          <w:i/>
          <w:sz w:val="18"/>
          <w:szCs w:val="18"/>
        </w:rPr>
        <w:t xml:space="preserve"> </w:t>
      </w:r>
      <w:r w:rsidRPr="00DE584B">
        <w:rPr>
          <w:i/>
          <w:sz w:val="18"/>
          <w:szCs w:val="18"/>
        </w:rPr>
        <w:t xml:space="preserve"> woli w imieniu Wykonawcy)</w:t>
      </w:r>
    </w:p>
    <w:sectPr w:rsidR="0097776D" w:rsidRPr="00DE584B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4032C" w14:textId="77777777" w:rsidR="00434F85" w:rsidRDefault="00434F85" w:rsidP="00FF57EE">
      <w:r>
        <w:separator/>
      </w:r>
    </w:p>
  </w:endnote>
  <w:endnote w:type="continuationSeparator" w:id="0">
    <w:p w14:paraId="58B0BC47" w14:textId="77777777" w:rsidR="00434F85" w:rsidRDefault="00434F8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7B9E9" w14:textId="77777777" w:rsidR="00434F85" w:rsidRDefault="00434F85" w:rsidP="00FF57EE">
      <w:r>
        <w:separator/>
      </w:r>
    </w:p>
  </w:footnote>
  <w:footnote w:type="continuationSeparator" w:id="0">
    <w:p w14:paraId="17D0021D" w14:textId="77777777" w:rsidR="00434F85" w:rsidRDefault="00434F85" w:rsidP="00FF57EE">
      <w:r>
        <w:continuationSeparator/>
      </w:r>
    </w:p>
  </w:footnote>
  <w:footnote w:id="1">
    <w:p w14:paraId="0B69EEEF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0B69EEF0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0B69EEF1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0B69EEF2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B69EEF3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9EEEE" w14:textId="6834DC7C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F66929" w:rsidRPr="62BA80B7">
      <w:rPr>
        <w:b/>
        <w:bCs/>
      </w:rPr>
      <w:t>POR-ZP.3720.</w:t>
    </w:r>
    <w:r w:rsidR="00B3006A">
      <w:rPr>
        <w:b/>
        <w:bCs/>
      </w:rPr>
      <w:t>7</w:t>
    </w:r>
    <w:r w:rsidR="00F66929" w:rsidRPr="62BA80B7">
      <w:rPr>
        <w:b/>
        <w:bCs/>
      </w:rPr>
      <w:t>/202</w:t>
    </w:r>
    <w:r w:rsidR="00B3006A">
      <w:rPr>
        <w:b/>
        <w:bCs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6CA0"/>
    <w:multiLevelType w:val="hybridMultilevel"/>
    <w:tmpl w:val="53FC4054"/>
    <w:lvl w:ilvl="0" w:tplc="27F2EE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DD5"/>
    <w:multiLevelType w:val="hybridMultilevel"/>
    <w:tmpl w:val="443E5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4626"/>
    <w:multiLevelType w:val="hybridMultilevel"/>
    <w:tmpl w:val="F05ECF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6D6C"/>
    <w:multiLevelType w:val="hybridMultilevel"/>
    <w:tmpl w:val="B9269D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5988"/>
    <w:multiLevelType w:val="hybridMultilevel"/>
    <w:tmpl w:val="B73CF61C"/>
    <w:lvl w:ilvl="0" w:tplc="4D2E6D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B764F4"/>
    <w:multiLevelType w:val="hybridMultilevel"/>
    <w:tmpl w:val="C01EC6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E5D26"/>
    <w:multiLevelType w:val="hybridMultilevel"/>
    <w:tmpl w:val="7048F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51DCE"/>
    <w:multiLevelType w:val="hybridMultilevel"/>
    <w:tmpl w:val="E6B0B0B0"/>
    <w:lvl w:ilvl="0" w:tplc="89A89B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0DC"/>
    <w:multiLevelType w:val="hybridMultilevel"/>
    <w:tmpl w:val="1AFC7DBC"/>
    <w:lvl w:ilvl="0" w:tplc="95A2DB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387C2D"/>
    <w:multiLevelType w:val="hybridMultilevel"/>
    <w:tmpl w:val="5A20D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11894"/>
    <w:multiLevelType w:val="hybridMultilevel"/>
    <w:tmpl w:val="B9269D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0156"/>
    <w:multiLevelType w:val="hybridMultilevel"/>
    <w:tmpl w:val="AA46B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B4667"/>
    <w:multiLevelType w:val="hybridMultilevel"/>
    <w:tmpl w:val="C01EC6D0"/>
    <w:lvl w:ilvl="0" w:tplc="1396E3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2E07"/>
    <w:multiLevelType w:val="hybridMultilevel"/>
    <w:tmpl w:val="592AFE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8130A"/>
    <w:multiLevelType w:val="hybridMultilevel"/>
    <w:tmpl w:val="B9269D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904D6"/>
    <w:multiLevelType w:val="hybridMultilevel"/>
    <w:tmpl w:val="F0CC4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5F5C"/>
    <w:multiLevelType w:val="hybridMultilevel"/>
    <w:tmpl w:val="AA46B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F78A8"/>
    <w:multiLevelType w:val="hybridMultilevel"/>
    <w:tmpl w:val="1D6AB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931E9"/>
    <w:multiLevelType w:val="hybridMultilevel"/>
    <w:tmpl w:val="B9269D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4391E"/>
    <w:multiLevelType w:val="hybridMultilevel"/>
    <w:tmpl w:val="F3885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F2778"/>
    <w:multiLevelType w:val="hybridMultilevel"/>
    <w:tmpl w:val="B9269D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5FC7BA2"/>
    <w:multiLevelType w:val="hybridMultilevel"/>
    <w:tmpl w:val="9A682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659A9"/>
    <w:multiLevelType w:val="hybridMultilevel"/>
    <w:tmpl w:val="ECC04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623ED"/>
    <w:multiLevelType w:val="hybridMultilevel"/>
    <w:tmpl w:val="3416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21B76"/>
    <w:multiLevelType w:val="hybridMultilevel"/>
    <w:tmpl w:val="48EE5740"/>
    <w:lvl w:ilvl="0" w:tplc="9E2C84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56641"/>
    <w:multiLevelType w:val="hybridMultilevel"/>
    <w:tmpl w:val="B8CCF0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D65DF2"/>
    <w:multiLevelType w:val="hybridMultilevel"/>
    <w:tmpl w:val="1D6ABF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D5CE0"/>
    <w:multiLevelType w:val="hybridMultilevel"/>
    <w:tmpl w:val="AA46B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B6AAA"/>
    <w:multiLevelType w:val="hybridMultilevel"/>
    <w:tmpl w:val="EC12F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E2236"/>
    <w:multiLevelType w:val="hybridMultilevel"/>
    <w:tmpl w:val="4D7CE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D5E46"/>
    <w:multiLevelType w:val="hybridMultilevel"/>
    <w:tmpl w:val="44E0A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0F492C"/>
    <w:multiLevelType w:val="hybridMultilevel"/>
    <w:tmpl w:val="2892D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27"/>
  </w:num>
  <w:num w:numId="4">
    <w:abstractNumId w:val="34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6"/>
  </w:num>
  <w:num w:numId="9">
    <w:abstractNumId w:val="13"/>
  </w:num>
  <w:num w:numId="10">
    <w:abstractNumId w:val="10"/>
  </w:num>
  <w:num w:numId="11">
    <w:abstractNumId w:val="33"/>
  </w:num>
  <w:num w:numId="12">
    <w:abstractNumId w:val="14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2"/>
  </w:num>
  <w:num w:numId="16">
    <w:abstractNumId w:val="32"/>
  </w:num>
  <w:num w:numId="17">
    <w:abstractNumId w:val="35"/>
  </w:num>
  <w:num w:numId="18">
    <w:abstractNumId w:val="19"/>
  </w:num>
  <w:num w:numId="19">
    <w:abstractNumId w:val="16"/>
  </w:num>
  <w:num w:numId="20">
    <w:abstractNumId w:val="30"/>
  </w:num>
  <w:num w:numId="21">
    <w:abstractNumId w:val="11"/>
  </w:num>
  <w:num w:numId="22">
    <w:abstractNumId w:val="25"/>
  </w:num>
  <w:num w:numId="23">
    <w:abstractNumId w:val="1"/>
  </w:num>
  <w:num w:numId="24">
    <w:abstractNumId w:val="4"/>
  </w:num>
  <w:num w:numId="25">
    <w:abstractNumId w:val="15"/>
  </w:num>
  <w:num w:numId="26">
    <w:abstractNumId w:val="7"/>
  </w:num>
  <w:num w:numId="27">
    <w:abstractNumId w:val="17"/>
  </w:num>
  <w:num w:numId="28">
    <w:abstractNumId w:val="6"/>
  </w:num>
  <w:num w:numId="29">
    <w:abstractNumId w:val="2"/>
  </w:num>
  <w:num w:numId="30">
    <w:abstractNumId w:val="24"/>
  </w:num>
  <w:num w:numId="31">
    <w:abstractNumId w:val="31"/>
  </w:num>
  <w:num w:numId="32">
    <w:abstractNumId w:val="0"/>
  </w:num>
  <w:num w:numId="33">
    <w:abstractNumId w:val="8"/>
  </w:num>
  <w:num w:numId="34">
    <w:abstractNumId w:val="12"/>
  </w:num>
  <w:num w:numId="35">
    <w:abstractNumId w:val="5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C9"/>
    <w:rsid w:val="00037850"/>
    <w:rsid w:val="000626B6"/>
    <w:rsid w:val="000B3FE4"/>
    <w:rsid w:val="000F308A"/>
    <w:rsid w:val="001063D3"/>
    <w:rsid w:val="00126CC7"/>
    <w:rsid w:val="00173379"/>
    <w:rsid w:val="00182034"/>
    <w:rsid w:val="001916E0"/>
    <w:rsid w:val="001C389F"/>
    <w:rsid w:val="001C7D84"/>
    <w:rsid w:val="002214DB"/>
    <w:rsid w:val="00231DEE"/>
    <w:rsid w:val="002629DC"/>
    <w:rsid w:val="00264E42"/>
    <w:rsid w:val="00267D1F"/>
    <w:rsid w:val="00275307"/>
    <w:rsid w:val="00276BE8"/>
    <w:rsid w:val="002B5A14"/>
    <w:rsid w:val="002E612D"/>
    <w:rsid w:val="00317602"/>
    <w:rsid w:val="00384724"/>
    <w:rsid w:val="003B769C"/>
    <w:rsid w:val="003E0158"/>
    <w:rsid w:val="00405E0A"/>
    <w:rsid w:val="0042009E"/>
    <w:rsid w:val="00434F85"/>
    <w:rsid w:val="00440ABF"/>
    <w:rsid w:val="00496720"/>
    <w:rsid w:val="004D5236"/>
    <w:rsid w:val="004D5A42"/>
    <w:rsid w:val="004E5122"/>
    <w:rsid w:val="00501E41"/>
    <w:rsid w:val="00510DE8"/>
    <w:rsid w:val="005170C4"/>
    <w:rsid w:val="00525EFF"/>
    <w:rsid w:val="005844F6"/>
    <w:rsid w:val="005A21FA"/>
    <w:rsid w:val="005F6F5F"/>
    <w:rsid w:val="006034D1"/>
    <w:rsid w:val="00612EA8"/>
    <w:rsid w:val="006136D4"/>
    <w:rsid w:val="0063424B"/>
    <w:rsid w:val="00645930"/>
    <w:rsid w:val="00651746"/>
    <w:rsid w:val="006B63D6"/>
    <w:rsid w:val="006C641D"/>
    <w:rsid w:val="006D09E0"/>
    <w:rsid w:val="006F2F52"/>
    <w:rsid w:val="00705361"/>
    <w:rsid w:val="00712433"/>
    <w:rsid w:val="00722491"/>
    <w:rsid w:val="0076183A"/>
    <w:rsid w:val="007A6E3A"/>
    <w:rsid w:val="007D475B"/>
    <w:rsid w:val="007E331F"/>
    <w:rsid w:val="007F3E87"/>
    <w:rsid w:val="00834357"/>
    <w:rsid w:val="00835360"/>
    <w:rsid w:val="0084482E"/>
    <w:rsid w:val="00854A63"/>
    <w:rsid w:val="00870E99"/>
    <w:rsid w:val="00875CA1"/>
    <w:rsid w:val="008B0FC9"/>
    <w:rsid w:val="008B280E"/>
    <w:rsid w:val="008D283C"/>
    <w:rsid w:val="009312B4"/>
    <w:rsid w:val="00940236"/>
    <w:rsid w:val="009467A9"/>
    <w:rsid w:val="00973FC2"/>
    <w:rsid w:val="0097463D"/>
    <w:rsid w:val="0097776D"/>
    <w:rsid w:val="00983D1D"/>
    <w:rsid w:val="009957E1"/>
    <w:rsid w:val="009A1A17"/>
    <w:rsid w:val="009C21CF"/>
    <w:rsid w:val="009D665E"/>
    <w:rsid w:val="009D75A8"/>
    <w:rsid w:val="009E35D1"/>
    <w:rsid w:val="009E6368"/>
    <w:rsid w:val="00A06682"/>
    <w:rsid w:val="00A07165"/>
    <w:rsid w:val="00A5065B"/>
    <w:rsid w:val="00A50E18"/>
    <w:rsid w:val="00A800A8"/>
    <w:rsid w:val="00AA39D6"/>
    <w:rsid w:val="00AD5EC2"/>
    <w:rsid w:val="00AE2ACB"/>
    <w:rsid w:val="00AF4AC3"/>
    <w:rsid w:val="00B014E6"/>
    <w:rsid w:val="00B3006A"/>
    <w:rsid w:val="00B34988"/>
    <w:rsid w:val="00B36FE3"/>
    <w:rsid w:val="00B37852"/>
    <w:rsid w:val="00B40BA5"/>
    <w:rsid w:val="00B47637"/>
    <w:rsid w:val="00B6241D"/>
    <w:rsid w:val="00B70647"/>
    <w:rsid w:val="00B76D3E"/>
    <w:rsid w:val="00B9086B"/>
    <w:rsid w:val="00BC4F99"/>
    <w:rsid w:val="00BE1E1A"/>
    <w:rsid w:val="00BF5FEC"/>
    <w:rsid w:val="00C05D12"/>
    <w:rsid w:val="00C11854"/>
    <w:rsid w:val="00C16D1D"/>
    <w:rsid w:val="00C22F7D"/>
    <w:rsid w:val="00CE3AE6"/>
    <w:rsid w:val="00D04F4A"/>
    <w:rsid w:val="00D447D1"/>
    <w:rsid w:val="00D554C7"/>
    <w:rsid w:val="00DA1993"/>
    <w:rsid w:val="00DB2C80"/>
    <w:rsid w:val="00DB4E9B"/>
    <w:rsid w:val="00DC28A2"/>
    <w:rsid w:val="00DC336F"/>
    <w:rsid w:val="00DE204E"/>
    <w:rsid w:val="00DE584B"/>
    <w:rsid w:val="00E1735C"/>
    <w:rsid w:val="00E34962"/>
    <w:rsid w:val="00E402AB"/>
    <w:rsid w:val="00E47FC9"/>
    <w:rsid w:val="00E55EEC"/>
    <w:rsid w:val="00E64D62"/>
    <w:rsid w:val="00E73631"/>
    <w:rsid w:val="00E77F20"/>
    <w:rsid w:val="00E9728B"/>
    <w:rsid w:val="00EC4418"/>
    <w:rsid w:val="00EC5AD3"/>
    <w:rsid w:val="00EE6E85"/>
    <w:rsid w:val="00F134D5"/>
    <w:rsid w:val="00F31EAC"/>
    <w:rsid w:val="00F4361D"/>
    <w:rsid w:val="00F56A82"/>
    <w:rsid w:val="00F66929"/>
    <w:rsid w:val="00F96D6D"/>
    <w:rsid w:val="00FD0584"/>
    <w:rsid w:val="00FD4C12"/>
    <w:rsid w:val="00FE30E8"/>
    <w:rsid w:val="00FE72A6"/>
    <w:rsid w:val="00FF57EE"/>
    <w:rsid w:val="35E342E5"/>
    <w:rsid w:val="43FE2FFE"/>
    <w:rsid w:val="79C3F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9EE89"/>
  <w15:docId w15:val="{BA8AD611-28EA-4B60-87C1-DC4E413E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4E42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72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2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1EA25-252B-4E40-8303-94EF277A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30</TotalTime>
  <Pages>6</Pages>
  <Words>1766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Jarczyńska</dc:creator>
  <cp:lastModifiedBy>Fornalik Anna</cp:lastModifiedBy>
  <cp:revision>77</cp:revision>
  <cp:lastPrinted>2023-10-11T11:26:00Z</cp:lastPrinted>
  <dcterms:created xsi:type="dcterms:W3CDTF">2021-02-08T09:46:00Z</dcterms:created>
  <dcterms:modified xsi:type="dcterms:W3CDTF">2024-10-02T09:46:00Z</dcterms:modified>
</cp:coreProperties>
</file>